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CBC87A7" w14:textId="77777777" w:rsidR="00197F26" w:rsidRPr="00DA6C94" w:rsidRDefault="00197F26" w:rsidP="00197F26">
      <w:pPr>
        <w:rPr>
          <w:rFonts w:ascii="Tahoma" w:hAnsi="Tahoma" w:cs="Tahoma"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7" behindDoc="1" locked="0" layoutInCell="1" allowOverlap="1" wp14:anchorId="24BF9540" wp14:editId="64CD6ECC">
                <wp:simplePos x="0" y="0"/>
                <wp:positionH relativeFrom="column">
                  <wp:posOffset>-403860</wp:posOffset>
                </wp:positionH>
                <wp:positionV relativeFrom="paragraph">
                  <wp:posOffset>-362059</wp:posOffset>
                </wp:positionV>
                <wp:extent cx="10576560" cy="7378262"/>
                <wp:effectExtent l="0" t="0" r="15240" b="133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6560" cy="737826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D31DEC0" id="Rectangle 2" o:spid="_x0000_s1026" style="position:absolute;margin-left:-31.8pt;margin-top:-28.5pt;width:832.8pt;height:580.95pt;z-index:-25166131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" fillcolor="#8aabd3 [2132]" strokecolor="#243f60 [1604]" strokeweight="2pt">
                <v:fill color2="#d6e2f0 [756]" rotate="t" colors="0 #9ab5e4;.5 #c2d1ed;1 #e1e8f5" focus="100%" type="gradient"/>
              </v:rect>
            </w:pict>
          </mc:Fallback>
        </mc:AlternateContent>
      </w:r>
      <w:r w:rsidRPr="00DA6C94">
        <w:rPr>
          <w:rFonts w:ascii="Tahoma" w:hAnsi="Tahoma" w:cs="Tahoma"/>
          <w:sz w:val="28"/>
          <w:szCs w:val="28"/>
        </w:rPr>
        <w:t xml:space="preserve">L.O. To </w:t>
      </w:r>
      <w:r>
        <w:rPr>
          <w:rFonts w:ascii="Tahoma" w:hAnsi="Tahoma" w:cs="Tahoma"/>
          <w:sz w:val="28"/>
          <w:szCs w:val="28"/>
        </w:rPr>
        <w:t>recall</w:t>
      </w:r>
      <w:r w:rsidRPr="00DA6C94">
        <w:rPr>
          <w:rFonts w:ascii="Tahoma" w:hAnsi="Tahoma" w:cs="Tahoma"/>
          <w:sz w:val="28"/>
          <w:szCs w:val="28"/>
        </w:rPr>
        <w:t xml:space="preserve"> key events from a narrative.</w:t>
      </w:r>
    </w:p>
    <w:p w14:paraId="57ACD76D" w14:textId="67155AFC" w:rsidR="00DA6C94" w:rsidRDefault="00062087">
      <w:pPr>
        <w:rPr>
          <w:rFonts w:ascii="Tahoma" w:hAnsi="Tahoma" w:cs="Tahoma"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206AF1" wp14:editId="4EB3696E">
                <wp:simplePos x="0" y="0"/>
                <wp:positionH relativeFrom="column">
                  <wp:posOffset>-142240</wp:posOffset>
                </wp:positionH>
                <wp:positionV relativeFrom="paragraph">
                  <wp:posOffset>335280</wp:posOffset>
                </wp:positionV>
                <wp:extent cx="2963545" cy="1967865"/>
                <wp:effectExtent l="0" t="0" r="27305" b="13335"/>
                <wp:wrapNone/>
                <wp:docPr id="10" name="Folded Corne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63545" cy="1967865"/>
                        </a:xfrm>
                        <a:prstGeom prst="foldedCorne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3B5E4C2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0" o:spid="_x0000_s1026" type="#_x0000_t65" style="position:absolute;margin-left:-11.2pt;margin-top:26.4pt;width:233.35pt;height:154.95pt;flip:x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" adj="18000" fillcolor="white [3212]" strokecolor="#7f7f7f [1612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E07E8C" wp14:editId="666395AD">
                <wp:simplePos x="0" y="0"/>
                <wp:positionH relativeFrom="column">
                  <wp:posOffset>6967855</wp:posOffset>
                </wp:positionH>
                <wp:positionV relativeFrom="paragraph">
                  <wp:posOffset>351155</wp:posOffset>
                </wp:positionV>
                <wp:extent cx="2963545" cy="1936115"/>
                <wp:effectExtent l="0" t="0" r="27305" b="26035"/>
                <wp:wrapNone/>
                <wp:docPr id="15" name="Folded Corne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3545" cy="1936115"/>
                        </a:xfrm>
                        <a:prstGeom prst="foldedCorne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B7B106" id="Folded Corner 15" o:spid="_x0000_s1026" type="#_x0000_t65" style="position:absolute;margin-left:548.65pt;margin-top:27.65pt;width:233.35pt;height:152.4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" adj="18000" fillcolor="white [3212]" strokecolor="#7f7f7f [1612]" strokeweight="2pt"/>
            </w:pict>
          </mc:Fallback>
        </mc:AlternateContent>
      </w:r>
      <w:r w:rsidR="008C70A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71FF5E" wp14:editId="515E73BE">
                <wp:simplePos x="0" y="0"/>
                <wp:positionH relativeFrom="column">
                  <wp:posOffset>3084721</wp:posOffset>
                </wp:positionH>
                <wp:positionV relativeFrom="paragraph">
                  <wp:posOffset>358140</wp:posOffset>
                </wp:positionV>
                <wp:extent cx="3589020" cy="1952625"/>
                <wp:effectExtent l="0" t="0" r="1143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9020" cy="1952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87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8EAC35" w14:textId="77777777" w:rsidR="00197F26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Problem</w:t>
                            </w:r>
                          </w:p>
                          <w:p w14:paraId="25714E4A" w14:textId="77777777" w:rsidR="00197F26" w:rsidRPr="00255A9F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571FF5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42.9pt;margin-top:28.2pt;width:282.6pt;height:15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" fillcolor="white [3201]" strokecolor="#7f7f7f [1612]" strokeweight="2pt">
                <v:fill opacity="57054f"/>
                <v:textbox>
                  <w:txbxContent>
                    <w:p w14:paraId="3D8EAC35" w14:textId="77777777" w:rsidR="00197F26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Problem</w:t>
                      </w:r>
                    </w:p>
                    <w:p w14:paraId="25714E4A" w14:textId="77777777" w:rsidR="00197F26" w:rsidRPr="00255A9F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A6C94" w:rsidRPr="00DA6C94">
        <w:rPr>
          <w:rFonts w:ascii="Tahoma" w:hAnsi="Tahoma" w:cs="Tahoma"/>
          <w:sz w:val="28"/>
          <w:szCs w:val="28"/>
        </w:rPr>
        <w:t>Story Mountain for: ___________________________________</w:t>
      </w:r>
      <w:r w:rsidR="00DA6C94">
        <w:rPr>
          <w:rFonts w:ascii="Tahoma" w:hAnsi="Tahoma" w:cs="Tahoma"/>
          <w:sz w:val="28"/>
          <w:szCs w:val="28"/>
        </w:rPr>
        <w:t>__________</w:t>
      </w:r>
      <w:r w:rsidR="00DA6C94" w:rsidRPr="00DA6C94">
        <w:t xml:space="preserve"> </w:t>
      </w:r>
      <w:r w:rsidR="00DA6C94">
        <w:rPr>
          <w:rFonts w:ascii="Tahoma" w:hAnsi="Tahoma" w:cs="Tahoma"/>
          <w:sz w:val="28"/>
          <w:szCs w:val="28"/>
        </w:rPr>
        <w:t xml:space="preserve">  </w:t>
      </w:r>
      <w:r w:rsidR="00DA6C94" w:rsidRPr="00DA6C94">
        <w:rPr>
          <w:rFonts w:ascii="Tahoma" w:hAnsi="Tahoma" w:cs="Tahoma"/>
          <w:sz w:val="28"/>
          <w:szCs w:val="28"/>
        </w:rPr>
        <w:t xml:space="preserve">Name: </w:t>
      </w:r>
      <w:r w:rsidR="00DA6C94">
        <w:rPr>
          <w:rFonts w:ascii="Tahoma" w:hAnsi="Tahoma" w:cs="Tahoma"/>
          <w:sz w:val="28"/>
          <w:szCs w:val="28"/>
        </w:rPr>
        <w:t>______</w:t>
      </w:r>
      <w:r w:rsidR="00DA6C94" w:rsidRPr="00DA6C94">
        <w:rPr>
          <w:rFonts w:ascii="Tahoma" w:hAnsi="Tahoma" w:cs="Tahoma"/>
          <w:sz w:val="28"/>
          <w:szCs w:val="28"/>
        </w:rPr>
        <w:t>__________________________</w:t>
      </w:r>
    </w:p>
    <w:p w14:paraId="1CD14E8F" w14:textId="77777777" w:rsidR="003E0DB8" w:rsidRPr="00DA6C94" w:rsidRDefault="00062087" w:rsidP="00DA6C94">
      <w:pPr>
        <w:jc w:val="right"/>
        <w:rPr>
          <w:rFonts w:ascii="Tahoma" w:hAnsi="Tahoma" w:cs="Tahoma"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56192" behindDoc="1" locked="0" layoutInCell="1" allowOverlap="1" wp14:anchorId="2F8B1B83" wp14:editId="06AB421E">
            <wp:simplePos x="0" y="0"/>
            <wp:positionH relativeFrom="column">
              <wp:posOffset>-234950</wp:posOffset>
            </wp:positionH>
            <wp:positionV relativeFrom="paragraph">
              <wp:posOffset>348615</wp:posOffset>
            </wp:positionV>
            <wp:extent cx="10262870" cy="5499735"/>
            <wp:effectExtent l="0" t="0" r="5080" b="5715"/>
            <wp:wrapNone/>
            <wp:docPr id="1" name="Picture 1" descr="Image result for mountain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mountain 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2870" cy="549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141DFC" wp14:editId="65CF4960">
                <wp:simplePos x="0" y="0"/>
                <wp:positionH relativeFrom="column">
                  <wp:posOffset>3735705</wp:posOffset>
                </wp:positionH>
                <wp:positionV relativeFrom="paragraph">
                  <wp:posOffset>4826744</wp:posOffset>
                </wp:positionV>
                <wp:extent cx="2412124" cy="551793"/>
                <wp:effectExtent l="0" t="0" r="26670" b="203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2124" cy="551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1CC39" w14:textId="77777777" w:rsidR="00062087" w:rsidRPr="00062087" w:rsidRDefault="00062087" w:rsidP="00062087">
                            <w:pPr>
                              <w:jc w:val="center"/>
                              <w:rPr>
                                <w:rFonts w:ascii="Tahoma" w:hAnsi="Tahoma" w:cs="Tahoma"/>
                                <w:sz w:val="48"/>
                                <w:szCs w:val="48"/>
                              </w:rPr>
                            </w:pPr>
                            <w:r w:rsidRPr="00062087">
                              <w:rPr>
                                <w:rFonts w:ascii="Tahoma" w:hAnsi="Tahoma" w:cs="Tahoma"/>
                                <w:sz w:val="48"/>
                                <w:szCs w:val="48"/>
                              </w:rPr>
                              <w:t>Story Mountain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141DFC" id="Text Box 19" o:spid="_x0000_s1027" type="#_x0000_t202" style="position:absolute;left:0;text-align:left;margin-left:294.15pt;margin-top:380.05pt;width:189.95pt;height:43.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" fillcolor="white [3201]" strokecolor="#7f7f7f [1612]" strokeweight=".5pt">
                <v:textbox>
                  <w:txbxContent>
                    <w:p w14:paraId="3A91CC39" w14:textId="77777777" w:rsidR="00062087" w:rsidRPr="00062087" w:rsidRDefault="00062087" w:rsidP="00062087">
                      <w:pPr>
                        <w:jc w:val="center"/>
                        <w:rPr>
                          <w:rFonts w:ascii="Tahoma" w:hAnsi="Tahoma" w:cs="Tahoma"/>
                          <w:sz w:val="48"/>
                          <w:szCs w:val="48"/>
                        </w:rPr>
                      </w:pPr>
                      <w:r w:rsidRPr="00062087">
                        <w:rPr>
                          <w:rFonts w:ascii="Tahoma" w:hAnsi="Tahoma" w:cs="Tahoma"/>
                          <w:sz w:val="48"/>
                          <w:szCs w:val="48"/>
                        </w:rPr>
                        <w:t>Story Mountain</w:t>
                      </w:r>
                    </w:p>
                  </w:txbxContent>
                </v:textbox>
              </v:shape>
            </w:pict>
          </mc:Fallback>
        </mc:AlternateContent>
      </w:r>
      <w:r w:rsidR="008C70A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ED964" wp14:editId="7226B248">
                <wp:simplePos x="0" y="0"/>
                <wp:positionH relativeFrom="column">
                  <wp:posOffset>735221</wp:posOffset>
                </wp:positionH>
                <wp:positionV relativeFrom="paragraph">
                  <wp:posOffset>2038985</wp:posOffset>
                </wp:positionV>
                <wp:extent cx="3589020" cy="1952625"/>
                <wp:effectExtent l="0" t="0" r="1143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9020" cy="1952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87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AC4B6" w14:textId="77777777" w:rsidR="00197F26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Build Up</w:t>
                            </w:r>
                          </w:p>
                          <w:p w14:paraId="48197D3E" w14:textId="77777777" w:rsidR="00197F26" w:rsidRPr="00255A9F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C3ED964" id="Text Box 6" o:spid="_x0000_s1028" type="#_x0000_t202" style="position:absolute;left:0;text-align:left;margin-left:57.9pt;margin-top:160.55pt;width:282.6pt;height:153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" fillcolor="white [3201]" strokecolor="#7f7f7f [1612]" strokeweight="2pt">
                <v:fill opacity="57054f"/>
                <v:textbox>
                  <w:txbxContent>
                    <w:p w14:paraId="70BAC4B6" w14:textId="77777777" w:rsidR="00197F26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Build Up</w:t>
                      </w:r>
                    </w:p>
                    <w:p w14:paraId="48197D3E" w14:textId="77777777" w:rsidR="00197F26" w:rsidRPr="00255A9F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C70A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927602" wp14:editId="7AC5FC52">
                <wp:simplePos x="0" y="0"/>
                <wp:positionH relativeFrom="column">
                  <wp:posOffset>7058551</wp:posOffset>
                </wp:positionH>
                <wp:positionV relativeFrom="paragraph">
                  <wp:posOffset>24130</wp:posOffset>
                </wp:positionV>
                <wp:extent cx="2458720" cy="1481455"/>
                <wp:effectExtent l="0" t="0" r="0" b="44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720" cy="1481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202BB" w14:textId="77777777" w:rsidR="0016032D" w:rsidRDefault="0016032D" w:rsidP="0016032D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Characters</w:t>
                            </w:r>
                          </w:p>
                          <w:p w14:paraId="2CFFBAE4" w14:textId="77777777" w:rsidR="0016032D" w:rsidRDefault="0016032D" w:rsidP="001603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1927602" id="Text Box 16" o:spid="_x0000_s1029" type="#_x0000_t202" style="position:absolute;left:0;text-align:left;margin-left:555.8pt;margin-top:1.9pt;width:193.6pt;height:116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" fillcolor="white [3201]" stroked="f" strokeweight=".5pt">
                <v:textbox>
                  <w:txbxContent>
                    <w:p w14:paraId="6B1202BB" w14:textId="77777777" w:rsidR="0016032D" w:rsidRDefault="0016032D" w:rsidP="0016032D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Characters</w:t>
                      </w:r>
                    </w:p>
                    <w:p w14:paraId="2CFFBAE4" w14:textId="77777777" w:rsidR="0016032D" w:rsidRDefault="0016032D" w:rsidP="0016032D"/>
                  </w:txbxContent>
                </v:textbox>
              </v:shape>
            </w:pict>
          </mc:Fallback>
        </mc:AlternateContent>
      </w:r>
      <w:r w:rsidR="0016032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6DCE94" wp14:editId="479AAFC0">
                <wp:simplePos x="0" y="0"/>
                <wp:positionH relativeFrom="column">
                  <wp:posOffset>-10269</wp:posOffset>
                </wp:positionH>
                <wp:positionV relativeFrom="paragraph">
                  <wp:posOffset>7620</wp:posOffset>
                </wp:positionV>
                <wp:extent cx="2553335" cy="1481455"/>
                <wp:effectExtent l="0" t="0" r="0" b="44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3335" cy="1481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5B2AE1" w14:textId="77777777" w:rsidR="0016032D" w:rsidRDefault="0016032D" w:rsidP="0016032D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Settings</w:t>
                            </w:r>
                          </w:p>
                          <w:p w14:paraId="0D88CFFC" w14:textId="77777777" w:rsidR="0016032D" w:rsidRDefault="001603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86DCE94" id="Text Box 12" o:spid="_x0000_s1030" type="#_x0000_t202" style="position:absolute;left:0;text-align:left;margin-left:-.8pt;margin-top:.6pt;width:201.05pt;height:116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" fillcolor="white [3201]" stroked="f" strokeweight=".5pt">
                <v:textbox>
                  <w:txbxContent>
                    <w:p w14:paraId="5D5B2AE1" w14:textId="77777777" w:rsidR="0016032D" w:rsidRDefault="0016032D" w:rsidP="0016032D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Settings</w:t>
                      </w:r>
                    </w:p>
                    <w:p w14:paraId="0D88CFFC" w14:textId="77777777" w:rsidR="0016032D" w:rsidRDefault="0016032D"/>
                  </w:txbxContent>
                </v:textbox>
              </v:shape>
            </w:pict>
          </mc:Fallback>
        </mc:AlternateContent>
      </w:r>
      <w:r w:rsidR="00197F2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552421" wp14:editId="2157D57D">
                <wp:simplePos x="0" y="0"/>
                <wp:positionH relativeFrom="column">
                  <wp:posOffset>5474861</wp:posOffset>
                </wp:positionH>
                <wp:positionV relativeFrom="paragraph">
                  <wp:posOffset>2044700</wp:posOffset>
                </wp:positionV>
                <wp:extent cx="3589020" cy="1952625"/>
                <wp:effectExtent l="0" t="0" r="1143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9020" cy="1952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87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AF1554" w14:textId="77777777" w:rsidR="00197F26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Resolution</w:t>
                            </w:r>
                          </w:p>
                          <w:p w14:paraId="33D1F3C2" w14:textId="77777777" w:rsidR="00197F26" w:rsidRPr="00255A9F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4552421" id="Text Box 8" o:spid="_x0000_s1031" type="#_x0000_t202" style="position:absolute;left:0;text-align:left;margin-left:431.1pt;margin-top:161pt;width:282.6pt;height:153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" fillcolor="white [3201]" strokecolor="#7f7f7f [1612]" strokeweight="2pt">
                <v:fill opacity="57054f"/>
                <v:textbox>
                  <w:txbxContent>
                    <w:p w14:paraId="0CAF1554" w14:textId="77777777" w:rsidR="00197F26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Resolution</w:t>
                      </w:r>
                    </w:p>
                    <w:p w14:paraId="33D1F3C2" w14:textId="77777777" w:rsidR="00197F26" w:rsidRPr="00255A9F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197F2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5EB89" wp14:editId="1549B96B">
                <wp:simplePos x="0" y="0"/>
                <wp:positionH relativeFrom="column">
                  <wp:posOffset>6407916</wp:posOffset>
                </wp:positionH>
                <wp:positionV relativeFrom="paragraph">
                  <wp:posOffset>4181256</wp:posOffset>
                </wp:positionV>
                <wp:extent cx="3589020" cy="1952625"/>
                <wp:effectExtent l="0" t="0" r="1143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9020" cy="1952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87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3F983" w14:textId="77777777" w:rsidR="00197F26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Ending</w:t>
                            </w:r>
                          </w:p>
                          <w:p w14:paraId="7217EA48" w14:textId="77777777" w:rsidR="00197F26" w:rsidRPr="00255A9F" w:rsidRDefault="00197F26" w:rsidP="00197F26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1A5EB89" id="Text Box 9" o:spid="_x0000_s1032" type="#_x0000_t202" style="position:absolute;left:0;text-align:left;margin-left:504.55pt;margin-top:329.25pt;width:282.6pt;height:153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" fillcolor="white [3201]" strokecolor="#7f7f7f [1612]" strokeweight="2pt">
                <v:fill opacity="57054f"/>
                <v:textbox>
                  <w:txbxContent>
                    <w:p w14:paraId="2FD3F983" w14:textId="77777777" w:rsidR="00197F26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Ending</w:t>
                      </w:r>
                    </w:p>
                    <w:p w14:paraId="7217EA48" w14:textId="77777777" w:rsidR="00197F26" w:rsidRPr="00255A9F" w:rsidRDefault="00197F26" w:rsidP="00197F26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197F2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5AFEC2" wp14:editId="65EC3DDA">
                <wp:simplePos x="0" y="0"/>
                <wp:positionH relativeFrom="column">
                  <wp:posOffset>-235585</wp:posOffset>
                </wp:positionH>
                <wp:positionV relativeFrom="paragraph">
                  <wp:posOffset>4139674</wp:posOffset>
                </wp:positionV>
                <wp:extent cx="3589020" cy="1952625"/>
                <wp:effectExtent l="0" t="0" r="1143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9020" cy="1952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87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59E35" w14:textId="77777777" w:rsidR="00255A9F" w:rsidRDefault="00255A9F" w:rsidP="00255A9F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255A9F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14:paraId="08B32D20" w14:textId="77777777" w:rsidR="00255A9F" w:rsidRPr="00255A9F" w:rsidRDefault="00255A9F" w:rsidP="00255A9F">
                            <w:pPr>
                              <w:spacing w:after="240" w:line="360" w:lineRule="auto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5AFEC2" id="Text Box 3" o:spid="_x0000_s1033" type="#_x0000_t202" style="position:absolute;left:0;text-align:left;margin-left:-18.55pt;margin-top:325.95pt;width:282.6pt;height:153.7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" fillcolor="white [3201]" strokecolor="#7f7f7f [1612]" strokeweight="2pt">
                <v:fill opacity="57054f"/>
                <v:textbox>
                  <w:txbxContent>
                    <w:p w14:paraId="4CA59E35" w14:textId="77777777" w:rsidR="00255A9F" w:rsidRDefault="00255A9F" w:rsidP="00255A9F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255A9F">
                        <w:rPr>
                          <w:rFonts w:ascii="Tahoma" w:hAnsi="Tahoma" w:cs="Tahoma"/>
                          <w:sz w:val="28"/>
                          <w:szCs w:val="28"/>
                        </w:rPr>
                        <w:t>Introduction</w:t>
                      </w:r>
                    </w:p>
                    <w:p w14:paraId="08B32D20" w14:textId="77777777" w:rsidR="00255A9F" w:rsidRPr="00255A9F" w:rsidRDefault="00255A9F" w:rsidP="00255A9F">
                      <w:pPr>
                        <w:spacing w:after="240" w:line="360" w:lineRule="auto"/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E0DB8" w:rsidRPr="00DA6C94" w:rsidSect="00DA6C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5448E" w14:textId="77777777" w:rsidR="0000719A" w:rsidRDefault="0000719A" w:rsidP="00DA6C94">
      <w:pPr>
        <w:spacing w:after="0" w:line="240" w:lineRule="auto"/>
      </w:pPr>
      <w:r>
        <w:separator/>
      </w:r>
    </w:p>
  </w:endnote>
  <w:endnote w:type="continuationSeparator" w:id="0">
    <w:p w14:paraId="3A2E6401" w14:textId="77777777" w:rsidR="0000719A" w:rsidRDefault="0000719A" w:rsidP="00DA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ED28D" w14:textId="77777777" w:rsidR="0000719A" w:rsidRDefault="0000719A" w:rsidP="00DA6C94">
      <w:pPr>
        <w:spacing w:after="0" w:line="240" w:lineRule="auto"/>
      </w:pPr>
      <w:r>
        <w:separator/>
      </w:r>
    </w:p>
  </w:footnote>
  <w:footnote w:type="continuationSeparator" w:id="0">
    <w:p w14:paraId="1F331C13" w14:textId="77777777" w:rsidR="0000719A" w:rsidRDefault="0000719A" w:rsidP="00DA6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94"/>
    <w:rsid w:val="0000719A"/>
    <w:rsid w:val="00062087"/>
    <w:rsid w:val="00073F4E"/>
    <w:rsid w:val="0016032D"/>
    <w:rsid w:val="00197F26"/>
    <w:rsid w:val="00255A9F"/>
    <w:rsid w:val="00321007"/>
    <w:rsid w:val="00421A03"/>
    <w:rsid w:val="0044332F"/>
    <w:rsid w:val="008C70A4"/>
    <w:rsid w:val="009B33C9"/>
    <w:rsid w:val="00AB2079"/>
    <w:rsid w:val="00CA65B3"/>
    <w:rsid w:val="00DA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374BC"/>
  <w15:docId w15:val="{CF1444B1-ECD5-4C9B-9865-1D244B86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C94"/>
  </w:style>
  <w:style w:type="paragraph" w:styleId="Footer">
    <w:name w:val="footer"/>
    <w:basedOn w:val="Normal"/>
    <w:link w:val="FooterChar"/>
    <w:uiPriority w:val="99"/>
    <w:unhideWhenUsed/>
    <w:rsid w:val="00DA6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C94"/>
  </w:style>
  <w:style w:type="paragraph" w:styleId="BalloonText">
    <w:name w:val="Balloon Text"/>
    <w:basedOn w:val="Normal"/>
    <w:link w:val="BalloonTextChar"/>
    <w:uiPriority w:val="99"/>
    <w:semiHidden/>
    <w:unhideWhenUsed/>
    <w:rsid w:val="00DA6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70F5-C03B-4A2E-A7C2-92163FDE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45D6098E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Jack Hoare</cp:lastModifiedBy>
  <cp:revision>2</cp:revision>
  <dcterms:created xsi:type="dcterms:W3CDTF">2021-01-20T14:27:00Z</dcterms:created>
  <dcterms:modified xsi:type="dcterms:W3CDTF">2021-01-20T14:27:00Z</dcterms:modified>
</cp:coreProperties>
</file>